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EFD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RAGGE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05EFD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5EFD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5EFD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Northampton into </w:t>
      </w:r>
    </w:p>
    <w:p w:rsidR="00005EFD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005EFD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21-335)</w:t>
      </w:r>
    </w:p>
    <w:p w:rsidR="00005EFD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5EFD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5EFD" w:rsidRPr="003453E4" w:rsidRDefault="00005EFD" w:rsidP="00005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</w:p>
    <w:p w:rsidR="006B2F86" w:rsidRPr="00005EFD" w:rsidRDefault="00005EF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005E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EFD" w:rsidRDefault="00005EFD" w:rsidP="00E71FC3">
      <w:pPr>
        <w:spacing w:after="0" w:line="240" w:lineRule="auto"/>
      </w:pPr>
      <w:r>
        <w:separator/>
      </w:r>
    </w:p>
  </w:endnote>
  <w:endnote w:type="continuationSeparator" w:id="0">
    <w:p w:rsidR="00005EFD" w:rsidRDefault="00005E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EFD" w:rsidRDefault="00005EFD" w:rsidP="00E71FC3">
      <w:pPr>
        <w:spacing w:after="0" w:line="240" w:lineRule="auto"/>
      </w:pPr>
      <w:r>
        <w:separator/>
      </w:r>
    </w:p>
  </w:footnote>
  <w:footnote w:type="continuationSeparator" w:id="0">
    <w:p w:rsidR="00005EFD" w:rsidRDefault="00005E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EFD"/>
    <w:rsid w:val="00005EF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8B7CB"/>
  <w15:chartTrackingRefBased/>
  <w15:docId w15:val="{4FF7505A-D244-4062-ABFC-DFA056C4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2016-03-31T20:24:00Z</dcterms:created>
  <dcterms:modified xsi:type="dcterms:W3CDTF">2016-03-31T20:25:00Z</dcterms:modified>
</cp:coreProperties>
</file>